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WAYNEFLETE, junior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Westleton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Suffolk. Gentleman.</w:t>
      </w: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Osbert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</w:t>
      </w: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Rydeman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Blofield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02B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002B" w:rsidRPr="0025219C" w:rsidRDefault="0082002B" w:rsidP="0082002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6B2F86" w:rsidRPr="00E71FC3" w:rsidRDefault="0082002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02B" w:rsidRDefault="0082002B" w:rsidP="00E71FC3">
      <w:pPr>
        <w:spacing w:after="0" w:line="240" w:lineRule="auto"/>
      </w:pPr>
      <w:r>
        <w:separator/>
      </w:r>
    </w:p>
  </w:endnote>
  <w:endnote w:type="continuationSeparator" w:id="0">
    <w:p w:rsidR="0082002B" w:rsidRDefault="008200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02B" w:rsidRDefault="0082002B" w:rsidP="00E71FC3">
      <w:pPr>
        <w:spacing w:after="0" w:line="240" w:lineRule="auto"/>
      </w:pPr>
      <w:r>
        <w:separator/>
      </w:r>
    </w:p>
  </w:footnote>
  <w:footnote w:type="continuationSeparator" w:id="0">
    <w:p w:rsidR="0082002B" w:rsidRDefault="008200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2B"/>
    <w:rsid w:val="0082002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090CE-9949-47EF-BCFB-D2953FB6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200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2016-03-29T19:40:00Z</dcterms:created>
  <dcterms:modified xsi:type="dcterms:W3CDTF">2016-03-29T19:41:00Z</dcterms:modified>
</cp:coreProperties>
</file>